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TRYSHAM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 (Plomer p.477)</w:t>
      </w: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1EB0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1EB0" w:rsidRPr="00513952" w:rsidRDefault="002C1EB0" w:rsidP="002C1EB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2C1E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EB0" w:rsidRDefault="002C1EB0" w:rsidP="00E71FC3">
      <w:pPr>
        <w:spacing w:after="0" w:line="240" w:lineRule="auto"/>
      </w:pPr>
      <w:r>
        <w:separator/>
      </w:r>
    </w:p>
  </w:endnote>
  <w:endnote w:type="continuationSeparator" w:id="0">
    <w:p w:rsidR="002C1EB0" w:rsidRDefault="002C1E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EB0" w:rsidRDefault="002C1EB0" w:rsidP="00E71FC3">
      <w:pPr>
        <w:spacing w:after="0" w:line="240" w:lineRule="auto"/>
      </w:pPr>
      <w:r>
        <w:separator/>
      </w:r>
    </w:p>
  </w:footnote>
  <w:footnote w:type="continuationSeparator" w:id="0">
    <w:p w:rsidR="002C1EB0" w:rsidRDefault="002C1E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EB0"/>
    <w:rsid w:val="001A7C09"/>
    <w:rsid w:val="002C1E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0AF7B6-CD7C-4A64-B1DD-10F4D160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2017-11-14T21:52:00Z</dcterms:created>
  <dcterms:modified xsi:type="dcterms:W3CDTF">2017-11-14T21:53:00Z</dcterms:modified>
</cp:coreProperties>
</file>